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926" w:rsidRPr="00310DC1" w:rsidRDefault="00551926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551926" w:rsidRPr="00DB72EF" w:rsidRDefault="00551926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551926" w:rsidRPr="00DB72EF" w:rsidRDefault="00551926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551926" w:rsidRPr="00DB72EF" w:rsidRDefault="00551926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551926" w:rsidRPr="00DB72EF" w:rsidRDefault="00551926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551926" w:rsidRPr="00DB72EF" w:rsidRDefault="00551926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551926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551926" w:rsidRPr="00DB72EF" w:rsidRDefault="00551926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551926" w:rsidRDefault="00551926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551926" w:rsidRPr="00DB72EF" w:rsidRDefault="00551926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551926" w:rsidRPr="00DB72EF" w:rsidRDefault="00551926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551926" w:rsidRPr="00DB72EF" w:rsidRDefault="00551926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551926" w:rsidRPr="00DB72EF" w:rsidRDefault="00551926">
      <w:pPr>
        <w:autoSpaceDE/>
        <w:jc w:val="both"/>
        <w:rPr>
          <w:b/>
          <w:i/>
          <w:color w:val="auto"/>
          <w:lang w:eastAsia="ar-SA"/>
        </w:rPr>
      </w:pPr>
    </w:p>
    <w:p w:rsidR="00551926" w:rsidRDefault="00551926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551926" w:rsidRDefault="00551926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551926" w:rsidRPr="00DB72EF" w:rsidRDefault="00551926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551926" w:rsidRPr="00DB72EF" w:rsidRDefault="00551926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551926" w:rsidRPr="00DB72EF" w:rsidRDefault="00551926" w:rsidP="00E266AA">
      <w:pPr>
        <w:autoSpaceDE/>
        <w:rPr>
          <w:i/>
          <w:color w:val="auto"/>
          <w:lang w:eastAsia="ar-SA"/>
        </w:rPr>
      </w:pPr>
    </w:p>
    <w:p w:rsidR="00551926" w:rsidRDefault="00551926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551926" w:rsidRPr="00D129FC" w:rsidRDefault="00551926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>prowadzonego w trybie podstawowym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551926" w:rsidRPr="00B275A6" w:rsidRDefault="00551926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551926" w:rsidRPr="00310DC1" w:rsidRDefault="00551926" w:rsidP="00310DC1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884E42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sz w:val="28"/>
          <w:szCs w:val="28"/>
        </w:rPr>
        <w:t>Budowa chodnika w Długiem Nowem</w:t>
      </w:r>
      <w:r w:rsidRPr="00884E42">
        <w:rPr>
          <w:b/>
          <w:color w:val="auto"/>
          <w:sz w:val="28"/>
          <w:szCs w:val="28"/>
          <w:lang w:eastAsia="ar-SA"/>
        </w:rPr>
        <w:t>”</w:t>
      </w:r>
    </w:p>
    <w:p w:rsidR="00551926" w:rsidRPr="00E23FD0" w:rsidRDefault="00551926">
      <w:pPr>
        <w:autoSpaceDE/>
        <w:jc w:val="both"/>
        <w:rPr>
          <w:color w:val="auto"/>
          <w:lang w:eastAsia="ar-SA"/>
        </w:rPr>
      </w:pPr>
    </w:p>
    <w:p w:rsidR="00551926" w:rsidRPr="00DB72EF" w:rsidRDefault="00551926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551926" w:rsidRPr="00DB72EF" w:rsidRDefault="00551926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551926" w:rsidRPr="00DB72EF" w:rsidRDefault="00551926">
      <w:pPr>
        <w:autoSpaceDE/>
        <w:jc w:val="both"/>
        <w:rPr>
          <w:lang w:eastAsia="ar-SA"/>
        </w:rPr>
      </w:pPr>
    </w:p>
    <w:p w:rsidR="00551926" w:rsidRPr="00DB72EF" w:rsidRDefault="00551926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551926" w:rsidRPr="00FF406D" w:rsidRDefault="00551926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551926" w:rsidRPr="00DB72EF" w:rsidRDefault="00551926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551926" w:rsidRPr="002A3B44" w:rsidRDefault="00551926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551926" w:rsidRDefault="00551926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551926" w:rsidRDefault="00551926" w:rsidP="00310DC1">
      <w:pPr>
        <w:jc w:val="both"/>
        <w:rPr>
          <w:b/>
          <w:i/>
          <w:color w:val="auto"/>
          <w:lang w:eastAsia="ar-SA"/>
        </w:rPr>
      </w:pPr>
    </w:p>
    <w:p w:rsidR="00551926" w:rsidRDefault="00551926" w:rsidP="00310DC1">
      <w:pPr>
        <w:jc w:val="both"/>
        <w:rPr>
          <w:b/>
          <w:i/>
          <w:color w:val="FF0000"/>
          <w:lang w:eastAsia="ar-SA"/>
        </w:rPr>
      </w:pPr>
    </w:p>
    <w:p w:rsidR="00551926" w:rsidRDefault="00551926" w:rsidP="00310DC1">
      <w:pPr>
        <w:jc w:val="both"/>
        <w:rPr>
          <w:b/>
          <w:i/>
          <w:color w:val="FF0000"/>
          <w:lang w:eastAsia="ar-SA"/>
        </w:rPr>
      </w:pPr>
    </w:p>
    <w:p w:rsidR="00551926" w:rsidRDefault="00551926" w:rsidP="00310DC1">
      <w:pPr>
        <w:jc w:val="both"/>
        <w:rPr>
          <w:b/>
          <w:i/>
          <w:color w:val="FF0000"/>
          <w:lang w:eastAsia="ar-SA"/>
        </w:rPr>
      </w:pPr>
    </w:p>
    <w:p w:rsidR="00551926" w:rsidRPr="00581979" w:rsidRDefault="00551926" w:rsidP="00581979">
      <w:pPr>
        <w:jc w:val="both"/>
        <w:rPr>
          <w:b/>
          <w:i/>
          <w:color w:val="FF0000"/>
          <w:lang w:eastAsia="ar-SA"/>
        </w:rPr>
      </w:pPr>
    </w:p>
    <w:p w:rsidR="00551926" w:rsidRPr="00581979" w:rsidRDefault="00551926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551926" w:rsidRPr="00581979" w:rsidRDefault="00551926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551926" w:rsidRPr="00581979" w:rsidRDefault="00551926" w:rsidP="00581979">
      <w:pPr>
        <w:jc w:val="both"/>
        <w:rPr>
          <w:iCs/>
          <w:color w:val="FF0000"/>
          <w:sz w:val="22"/>
          <w:szCs w:val="22"/>
        </w:rPr>
      </w:pPr>
    </w:p>
    <w:p w:rsidR="00551926" w:rsidRPr="00581979" w:rsidRDefault="00551926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551926" w:rsidRPr="00581979" w:rsidRDefault="00551926" w:rsidP="00581979">
      <w:pPr>
        <w:jc w:val="both"/>
        <w:rPr>
          <w:iCs/>
          <w:color w:val="FF0000"/>
          <w:sz w:val="22"/>
          <w:szCs w:val="22"/>
        </w:rPr>
      </w:pPr>
    </w:p>
    <w:p w:rsidR="00551926" w:rsidRPr="00581979" w:rsidRDefault="00551926" w:rsidP="00581979">
      <w:pPr>
        <w:rPr>
          <w:color w:val="FF0000"/>
          <w:sz w:val="22"/>
          <w:szCs w:val="22"/>
          <w:lang w:eastAsia="pl-PL"/>
        </w:rPr>
      </w:pPr>
    </w:p>
    <w:p w:rsidR="00551926" w:rsidRPr="00581979" w:rsidRDefault="00551926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581979">
        <w:rPr>
          <w:bCs/>
          <w:iCs/>
          <w:color w:val="FF0000"/>
          <w:sz w:val="22"/>
          <w:szCs w:val="22"/>
          <w:lang w:eastAsia="pl-PL"/>
        </w:rPr>
        <w:t>UWAGA!</w:t>
      </w:r>
    </w:p>
    <w:p w:rsidR="00551926" w:rsidRPr="00581979" w:rsidRDefault="00551926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581979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551926" w:rsidRPr="00581979" w:rsidRDefault="00551926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551926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926" w:rsidRDefault="00551926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551926" w:rsidRDefault="00551926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926" w:rsidRDefault="00551926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551926" w:rsidRDefault="00551926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926" w:rsidRDefault="00551926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FS.271.11.2024                                                    </w:t>
    </w:r>
  </w:p>
  <w:p w:rsidR="00551926" w:rsidRDefault="00551926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94CB3"/>
    <w:rsid w:val="00094E1B"/>
    <w:rsid w:val="000A3330"/>
    <w:rsid w:val="000B19FF"/>
    <w:rsid w:val="000B2F36"/>
    <w:rsid w:val="000C391C"/>
    <w:rsid w:val="000D05AC"/>
    <w:rsid w:val="000E45E2"/>
    <w:rsid w:val="000F41A6"/>
    <w:rsid w:val="00105DA1"/>
    <w:rsid w:val="00111837"/>
    <w:rsid w:val="00114648"/>
    <w:rsid w:val="00134442"/>
    <w:rsid w:val="0014606D"/>
    <w:rsid w:val="001632BC"/>
    <w:rsid w:val="00166A71"/>
    <w:rsid w:val="00173DC0"/>
    <w:rsid w:val="001874C7"/>
    <w:rsid w:val="00194C7F"/>
    <w:rsid w:val="001B10EE"/>
    <w:rsid w:val="001D3EBA"/>
    <w:rsid w:val="001D4984"/>
    <w:rsid w:val="001D6D1D"/>
    <w:rsid w:val="001E100B"/>
    <w:rsid w:val="001E6FE0"/>
    <w:rsid w:val="00207DC4"/>
    <w:rsid w:val="00213032"/>
    <w:rsid w:val="0021519A"/>
    <w:rsid w:val="00220B20"/>
    <w:rsid w:val="0025432C"/>
    <w:rsid w:val="00257530"/>
    <w:rsid w:val="002641C7"/>
    <w:rsid w:val="00266115"/>
    <w:rsid w:val="00280791"/>
    <w:rsid w:val="00297F94"/>
    <w:rsid w:val="002A3B44"/>
    <w:rsid w:val="002B3EDD"/>
    <w:rsid w:val="002C36C1"/>
    <w:rsid w:val="00300556"/>
    <w:rsid w:val="00300FF2"/>
    <w:rsid w:val="00310DC1"/>
    <w:rsid w:val="00322BE8"/>
    <w:rsid w:val="003309D0"/>
    <w:rsid w:val="00353F7A"/>
    <w:rsid w:val="00361872"/>
    <w:rsid w:val="00363CE9"/>
    <w:rsid w:val="00383B03"/>
    <w:rsid w:val="003844DC"/>
    <w:rsid w:val="00393F26"/>
    <w:rsid w:val="003953A8"/>
    <w:rsid w:val="003C4ADC"/>
    <w:rsid w:val="003D1D8F"/>
    <w:rsid w:val="003E0FF8"/>
    <w:rsid w:val="003E5C74"/>
    <w:rsid w:val="004045BB"/>
    <w:rsid w:val="00464864"/>
    <w:rsid w:val="0047136F"/>
    <w:rsid w:val="00480D31"/>
    <w:rsid w:val="004901B3"/>
    <w:rsid w:val="004A4E7D"/>
    <w:rsid w:val="004A6002"/>
    <w:rsid w:val="004B18F2"/>
    <w:rsid w:val="004C2900"/>
    <w:rsid w:val="004D0BF7"/>
    <w:rsid w:val="00500BE5"/>
    <w:rsid w:val="00501057"/>
    <w:rsid w:val="005055E4"/>
    <w:rsid w:val="005066D0"/>
    <w:rsid w:val="00523C16"/>
    <w:rsid w:val="00542CCB"/>
    <w:rsid w:val="00544E5B"/>
    <w:rsid w:val="00551926"/>
    <w:rsid w:val="005570A0"/>
    <w:rsid w:val="00572248"/>
    <w:rsid w:val="005765D3"/>
    <w:rsid w:val="00581979"/>
    <w:rsid w:val="0058748E"/>
    <w:rsid w:val="00593052"/>
    <w:rsid w:val="005B0CC2"/>
    <w:rsid w:val="005B2717"/>
    <w:rsid w:val="005C3003"/>
    <w:rsid w:val="005D0B41"/>
    <w:rsid w:val="005D5D0E"/>
    <w:rsid w:val="00603453"/>
    <w:rsid w:val="0062259D"/>
    <w:rsid w:val="00623136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75069"/>
    <w:rsid w:val="007A74D4"/>
    <w:rsid w:val="007D339C"/>
    <w:rsid w:val="007D56B4"/>
    <w:rsid w:val="007D6E3F"/>
    <w:rsid w:val="007E3F00"/>
    <w:rsid w:val="007E4BDB"/>
    <w:rsid w:val="007E6F47"/>
    <w:rsid w:val="007F099B"/>
    <w:rsid w:val="007F6F4E"/>
    <w:rsid w:val="00822757"/>
    <w:rsid w:val="00827F77"/>
    <w:rsid w:val="00866577"/>
    <w:rsid w:val="00873F25"/>
    <w:rsid w:val="00884E42"/>
    <w:rsid w:val="008E6EF9"/>
    <w:rsid w:val="008F16FD"/>
    <w:rsid w:val="009164EC"/>
    <w:rsid w:val="00917FE5"/>
    <w:rsid w:val="00937004"/>
    <w:rsid w:val="00950E54"/>
    <w:rsid w:val="0096478E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65F4"/>
    <w:rsid w:val="00A95791"/>
    <w:rsid w:val="00AD7340"/>
    <w:rsid w:val="00AF794F"/>
    <w:rsid w:val="00B07C98"/>
    <w:rsid w:val="00B10CCF"/>
    <w:rsid w:val="00B261BE"/>
    <w:rsid w:val="00B275A6"/>
    <w:rsid w:val="00B3342F"/>
    <w:rsid w:val="00B54C73"/>
    <w:rsid w:val="00B965EB"/>
    <w:rsid w:val="00BA5C89"/>
    <w:rsid w:val="00BB5858"/>
    <w:rsid w:val="00BE52E8"/>
    <w:rsid w:val="00C157D1"/>
    <w:rsid w:val="00C17033"/>
    <w:rsid w:val="00C2194E"/>
    <w:rsid w:val="00C33106"/>
    <w:rsid w:val="00C53A18"/>
    <w:rsid w:val="00C76270"/>
    <w:rsid w:val="00C8224E"/>
    <w:rsid w:val="00C94C68"/>
    <w:rsid w:val="00CB14A3"/>
    <w:rsid w:val="00CB419D"/>
    <w:rsid w:val="00CC72C6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53084"/>
    <w:rsid w:val="00E61FEB"/>
    <w:rsid w:val="00E73CC7"/>
    <w:rsid w:val="00E73CF3"/>
    <w:rsid w:val="00E82B7A"/>
    <w:rsid w:val="00F06230"/>
    <w:rsid w:val="00F116E3"/>
    <w:rsid w:val="00F12B0F"/>
    <w:rsid w:val="00F203A3"/>
    <w:rsid w:val="00F35E94"/>
    <w:rsid w:val="00F45E14"/>
    <w:rsid w:val="00F47A6F"/>
    <w:rsid w:val="00F53668"/>
    <w:rsid w:val="00F7205D"/>
    <w:rsid w:val="00F90D39"/>
    <w:rsid w:val="00FA2F76"/>
    <w:rsid w:val="00FA6052"/>
    <w:rsid w:val="00FB1D7C"/>
    <w:rsid w:val="00FC3475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284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363</Words>
  <Characters>2179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39</cp:revision>
  <dcterms:created xsi:type="dcterms:W3CDTF">2021-04-20T12:35:00Z</dcterms:created>
  <dcterms:modified xsi:type="dcterms:W3CDTF">2024-10-15T12:57:00Z</dcterms:modified>
</cp:coreProperties>
</file>